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5E2" w:rsidRPr="00236E4D" w:rsidRDefault="008455E2" w:rsidP="00E06D7A">
      <w:pPr>
        <w:shd w:val="clear" w:color="auto" w:fill="FFFFFF"/>
        <w:spacing w:before="288"/>
        <w:ind w:left="14"/>
        <w:rPr>
          <w:sz w:val="18"/>
          <w:szCs w:val="18"/>
        </w:rPr>
      </w:pPr>
      <w:r w:rsidRPr="00236E4D">
        <w:rPr>
          <w:spacing w:val="-12"/>
        </w:rPr>
        <w:t>Zespół Opieki Zdrowotnej</w:t>
      </w:r>
    </w:p>
    <w:p w:rsidR="008455E2" w:rsidRPr="00236E4D" w:rsidRDefault="008455E2" w:rsidP="00E06D7A">
      <w:pPr>
        <w:shd w:val="clear" w:color="auto" w:fill="FFFFFF"/>
        <w:spacing w:line="206" w:lineRule="exact"/>
        <w:ind w:left="10" w:right="6221"/>
        <w:rPr>
          <w:sz w:val="18"/>
          <w:szCs w:val="18"/>
          <w:lang w:val="en-US"/>
        </w:rPr>
      </w:pPr>
      <w:r w:rsidRPr="00236E4D">
        <w:rPr>
          <w:sz w:val="18"/>
          <w:szCs w:val="18"/>
        </w:rPr>
        <w:t xml:space="preserve">99-400 Łowicz, ul. </w:t>
      </w:r>
      <w:r w:rsidRPr="00236E4D">
        <w:rPr>
          <w:sz w:val="18"/>
          <w:szCs w:val="18"/>
          <w:lang w:val="en-US"/>
        </w:rPr>
        <w:t>Ułańska 28</w:t>
      </w:r>
    </w:p>
    <w:p w:rsidR="008455E2" w:rsidRPr="00236E4D" w:rsidRDefault="008455E2" w:rsidP="00E06D7A">
      <w:pPr>
        <w:shd w:val="clear" w:color="auto" w:fill="FFFFFF"/>
        <w:spacing w:line="206" w:lineRule="exact"/>
        <w:ind w:left="10" w:right="6221"/>
        <w:rPr>
          <w:sz w:val="18"/>
          <w:szCs w:val="18"/>
          <w:lang w:val="en-US"/>
        </w:rPr>
      </w:pPr>
      <w:r w:rsidRPr="00236E4D">
        <w:rPr>
          <w:sz w:val="18"/>
          <w:szCs w:val="18"/>
          <w:lang w:val="en-US"/>
        </w:rPr>
        <w:t xml:space="preserve"> </w:t>
      </w:r>
      <w:r w:rsidRPr="00236E4D">
        <w:rPr>
          <w:spacing w:val="-1"/>
          <w:sz w:val="18"/>
          <w:szCs w:val="18"/>
          <w:lang w:val="en-US"/>
        </w:rPr>
        <w:t xml:space="preserve">tel. 046-8375368, fax 046-8375991 </w:t>
      </w:r>
    </w:p>
    <w:p w:rsidR="008455E2" w:rsidRPr="00236E4D" w:rsidRDefault="008455E2" w:rsidP="00E06D7A">
      <w:pPr>
        <w:shd w:val="clear" w:color="auto" w:fill="FFFFFF"/>
        <w:spacing w:line="206" w:lineRule="exact"/>
        <w:ind w:left="10" w:right="6221"/>
        <w:rPr>
          <w:sz w:val="16"/>
          <w:szCs w:val="16"/>
          <w:lang w:val="en-US"/>
        </w:rPr>
      </w:pPr>
      <w:r w:rsidRPr="00236E4D">
        <w:rPr>
          <w:sz w:val="18"/>
          <w:szCs w:val="18"/>
          <w:lang w:val="en-US"/>
        </w:rPr>
        <w:t xml:space="preserve">e-mail: </w:t>
      </w:r>
      <w:hyperlink r:id="rId7" w:history="1">
        <w:r w:rsidRPr="00236E4D">
          <w:rPr>
            <w:rStyle w:val="Hyperlink"/>
            <w:sz w:val="18"/>
            <w:szCs w:val="18"/>
            <w:lang w:val="en-US"/>
          </w:rPr>
          <w:t>lowzoz@pro.onet.pl</w:t>
        </w:r>
      </w:hyperlink>
    </w:p>
    <w:p w:rsidR="008455E2" w:rsidRPr="00236E4D" w:rsidRDefault="008455E2" w:rsidP="00E06D7A">
      <w:pPr>
        <w:shd w:val="clear" w:color="auto" w:fill="FFFFFF"/>
        <w:tabs>
          <w:tab w:val="left" w:pos="5726"/>
        </w:tabs>
        <w:rPr>
          <w:spacing w:val="-1"/>
          <w:sz w:val="18"/>
          <w:szCs w:val="18"/>
        </w:rPr>
      </w:pPr>
      <w:r w:rsidRPr="00236E4D">
        <w:rPr>
          <w:sz w:val="18"/>
          <w:szCs w:val="18"/>
        </w:rPr>
        <w:t>Regon750079660</w:t>
      </w:r>
      <w:r w:rsidRPr="00236E4D">
        <w:rPr>
          <w:sz w:val="18"/>
          <w:szCs w:val="18"/>
        </w:rPr>
        <w:tab/>
      </w:r>
    </w:p>
    <w:p w:rsidR="008455E2" w:rsidRDefault="008455E2" w:rsidP="00E06D7A">
      <w:pPr>
        <w:pStyle w:val="Nagwek10"/>
        <w:keepNext/>
        <w:keepLines/>
        <w:shd w:val="clear" w:color="auto" w:fill="auto"/>
      </w:pPr>
      <w:r w:rsidRPr="00236E4D">
        <w:rPr>
          <w:spacing w:val="-1"/>
          <w:sz w:val="18"/>
          <w:szCs w:val="18"/>
        </w:rPr>
        <w:t xml:space="preserve">NIP 834-14-56-538                                                                           </w:t>
      </w:r>
      <w:r w:rsidRPr="00236E4D">
        <w:rPr>
          <w:spacing w:val="-1"/>
          <w:sz w:val="24"/>
          <w:szCs w:val="24"/>
        </w:rPr>
        <w:t xml:space="preserve">                </w:t>
      </w:r>
    </w:p>
    <w:p w:rsidR="008455E2" w:rsidRDefault="008455E2">
      <w:pPr>
        <w:pStyle w:val="Teksttreci0"/>
        <w:shd w:val="clear" w:color="auto" w:fill="auto"/>
        <w:spacing w:after="50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88.95pt;margin-top:1pt;width:110pt;height:14.6pt;z-index:-251658240;mso-position-horizontal-relative:page" filled="f" stroked="f">
            <v:textbox inset="0,0,0,0">
              <w:txbxContent>
                <w:p w:rsidR="008455E2" w:rsidRDefault="008455E2">
                  <w:pPr>
                    <w:pStyle w:val="Teksttreci0"/>
                    <w:shd w:val="clear" w:color="auto" w:fill="auto"/>
                    <w:jc w:val="right"/>
                  </w:pPr>
                  <w:r>
                    <w:t>Łowicz, dn. 03.12.2019r 2019r.</w:t>
                  </w:r>
                </w:p>
              </w:txbxContent>
            </v:textbox>
            <w10:wrap type="square" side="left" anchorx="page"/>
          </v:shape>
        </w:pict>
      </w:r>
      <w:r>
        <w:t>Nasz znak: ZOZ.VI.A.222/66/2019</w:t>
      </w:r>
    </w:p>
    <w:p w:rsidR="008455E2" w:rsidRDefault="008455E2">
      <w:pPr>
        <w:pStyle w:val="Nagwek30"/>
        <w:keepNext/>
        <w:keepLines/>
        <w:shd w:val="clear" w:color="auto" w:fill="auto"/>
      </w:pPr>
      <w:bookmarkStart w:id="0" w:name="bookmark2"/>
      <w:bookmarkStart w:id="1" w:name="bookmark3"/>
      <w:r>
        <w:t>ZAPYTANIE OFERTOWE</w:t>
      </w:r>
      <w:bookmarkEnd w:id="0"/>
      <w:bookmarkEnd w:id="1"/>
    </w:p>
    <w:p w:rsidR="008455E2" w:rsidRDefault="008455E2">
      <w:pPr>
        <w:pStyle w:val="Teksttreci0"/>
        <w:shd w:val="clear" w:color="auto" w:fill="auto"/>
        <w:spacing w:after="500" w:line="233" w:lineRule="auto"/>
        <w:jc w:val="both"/>
      </w:pPr>
      <w:r>
        <w:t xml:space="preserve">w postępowaniu o udzielenie zamówienia publicznego o wartości szacunkowej nie przekraczającej kwoty 30 000 euro tj. bez stosowania przepisów ustawy z dnia 29 stycznia 2004 r. Prawo zamówień publicznych (tj. Dz.U. z 2019r poz.1843) na </w:t>
      </w:r>
      <w:r>
        <w:rPr>
          <w:b/>
          <w:bCs/>
        </w:rPr>
        <w:t>świadczenie usług pocztowych w obrocie krajowym i zagranicznym .</w:t>
      </w:r>
    </w:p>
    <w:p w:rsidR="008455E2" w:rsidRDefault="008455E2">
      <w:pPr>
        <w:pStyle w:val="Teksttreci0"/>
        <w:shd w:val="clear" w:color="auto" w:fill="auto"/>
        <w:spacing w:line="223" w:lineRule="auto"/>
      </w:pPr>
      <w:r>
        <w:rPr>
          <w:b/>
          <w:bCs/>
        </w:rPr>
        <w:t>Zamawiający:</w:t>
      </w:r>
    </w:p>
    <w:p w:rsidR="008455E2" w:rsidRDefault="008455E2">
      <w:pPr>
        <w:pStyle w:val="Teksttreci0"/>
        <w:shd w:val="clear" w:color="auto" w:fill="auto"/>
        <w:spacing w:after="500" w:line="223" w:lineRule="auto"/>
      </w:pPr>
      <w:r>
        <w:t>Zespół Opieki Zdrowotnej w Łowiczu ul. Ułańska 28,99-400 Łowicz .</w:t>
      </w:r>
    </w:p>
    <w:p w:rsidR="008455E2" w:rsidRDefault="008455E2">
      <w:pPr>
        <w:pStyle w:val="Teksttreci0"/>
        <w:numPr>
          <w:ilvl w:val="0"/>
          <w:numId w:val="1"/>
        </w:numPr>
        <w:shd w:val="clear" w:color="auto" w:fill="auto"/>
        <w:tabs>
          <w:tab w:val="left" w:pos="289"/>
        </w:tabs>
        <w:spacing w:line="266" w:lineRule="auto"/>
        <w:ind w:left="240" w:hanging="240"/>
        <w:jc w:val="both"/>
      </w:pPr>
      <w:r>
        <w:t>Opis przedmiotu zamówienia: przedmiotem zamówienia jest świadczenie usług pocztowych w obrocie krajowym w zakresie: przyjmowania, przemieszczania i doręczania przesyłek pocztowych oraz ewentualnych ich zwrotów. Szczegółowy zakres usługi oraz warunki realizacji opisane zostały w załącznikach do niniejszego zapytania - Formularz ofertowy załącznik Nr 1 , Projekt umowy załącznik Nr2  .</w:t>
      </w:r>
    </w:p>
    <w:p w:rsidR="008455E2" w:rsidRDefault="008455E2" w:rsidP="00BC7450">
      <w:pPr>
        <w:pStyle w:val="Teksttreci0"/>
        <w:numPr>
          <w:ilvl w:val="1"/>
          <w:numId w:val="1"/>
        </w:numPr>
        <w:shd w:val="clear" w:color="auto" w:fill="auto"/>
        <w:tabs>
          <w:tab w:val="left" w:pos="724"/>
        </w:tabs>
        <w:spacing w:line="230" w:lineRule="auto"/>
        <w:ind w:left="680" w:hanging="400"/>
      </w:pPr>
      <w:r>
        <w:t>Ilości podanych przesyłek określone w formularzu ofertowym do zapytania, są ilościami szacunkowymi i mogą ulec zmianie w trakcie trwania umowy w zależności od potrzeb Zamawiającego,</w:t>
      </w:r>
    </w:p>
    <w:p w:rsidR="008455E2" w:rsidRDefault="008455E2" w:rsidP="00725C1D">
      <w:pPr>
        <w:pStyle w:val="Teksttreci0"/>
        <w:numPr>
          <w:ilvl w:val="1"/>
          <w:numId w:val="1"/>
        </w:numPr>
        <w:shd w:val="clear" w:color="auto" w:fill="auto"/>
        <w:tabs>
          <w:tab w:val="left" w:pos="724"/>
        </w:tabs>
        <w:spacing w:line="230" w:lineRule="auto"/>
        <w:ind w:left="680" w:hanging="400"/>
      </w:pPr>
      <w:r>
        <w:t xml:space="preserve">Przez przesyłki pocztowe, będące przedmiotem zamówienia rozumie się przesyłki listowe wymienione w formularzu ofertowym stanowiącym  załącznik nr 1 do zapytania ofertowego. </w:t>
      </w:r>
    </w:p>
    <w:p w:rsidR="008455E2" w:rsidRDefault="008455E2" w:rsidP="00BC7450">
      <w:pPr>
        <w:pStyle w:val="Teksttreci0"/>
        <w:numPr>
          <w:ilvl w:val="1"/>
          <w:numId w:val="1"/>
        </w:numPr>
        <w:shd w:val="clear" w:color="auto" w:fill="auto"/>
        <w:tabs>
          <w:tab w:val="left" w:pos="724"/>
        </w:tabs>
        <w:spacing w:line="230" w:lineRule="auto"/>
        <w:ind w:left="520" w:hanging="240"/>
        <w:jc w:val="both"/>
      </w:pPr>
      <w:r>
        <w:t xml:space="preserve">Przez przesyłki pocztowe listowe krajowe, będące przedmiotem zamówienia rozumie się przesyłki listowe w </w:t>
      </w:r>
    </w:p>
    <w:p w:rsidR="008455E2" w:rsidRDefault="008455E2" w:rsidP="00BC7450">
      <w:pPr>
        <w:pStyle w:val="Teksttreci0"/>
        <w:shd w:val="clear" w:color="auto" w:fill="auto"/>
        <w:tabs>
          <w:tab w:val="left" w:pos="724"/>
        </w:tabs>
        <w:spacing w:line="230" w:lineRule="auto"/>
        <w:ind w:left="280"/>
        <w:jc w:val="both"/>
      </w:pPr>
      <w:r>
        <w:t xml:space="preserve">        następujących rodzajach:</w:t>
      </w:r>
    </w:p>
    <w:p w:rsidR="008455E2" w:rsidRDefault="008455E2" w:rsidP="00BC7450">
      <w:pPr>
        <w:pStyle w:val="Teksttreci0"/>
        <w:numPr>
          <w:ilvl w:val="0"/>
          <w:numId w:val="3"/>
        </w:numPr>
        <w:shd w:val="clear" w:color="auto" w:fill="auto"/>
        <w:tabs>
          <w:tab w:val="left" w:pos="724"/>
          <w:tab w:val="left" w:pos="984"/>
        </w:tabs>
        <w:spacing w:line="230" w:lineRule="auto"/>
        <w:ind w:firstLine="680"/>
      </w:pPr>
      <w:r>
        <w:t>zwykłe -przesyłki nie rejestrowane, listowe nie będące najszybszej kategorii,</w:t>
      </w:r>
    </w:p>
    <w:p w:rsidR="008455E2" w:rsidRDefault="008455E2" w:rsidP="00BC7450">
      <w:pPr>
        <w:pStyle w:val="Teksttreci0"/>
        <w:numPr>
          <w:ilvl w:val="0"/>
          <w:numId w:val="3"/>
        </w:numPr>
        <w:shd w:val="clear" w:color="auto" w:fill="auto"/>
        <w:tabs>
          <w:tab w:val="left" w:pos="724"/>
          <w:tab w:val="left" w:pos="995"/>
        </w:tabs>
        <w:spacing w:line="230" w:lineRule="auto"/>
        <w:ind w:firstLine="680"/>
      </w:pPr>
      <w:r>
        <w:t>zwykłe-przesyłki nie rejestrowane listowe najszybszej kategorii,</w:t>
      </w:r>
    </w:p>
    <w:p w:rsidR="008455E2" w:rsidRDefault="008455E2" w:rsidP="00BC7450">
      <w:pPr>
        <w:pStyle w:val="Teksttreci0"/>
        <w:numPr>
          <w:ilvl w:val="0"/>
          <w:numId w:val="3"/>
        </w:numPr>
        <w:shd w:val="clear" w:color="auto" w:fill="auto"/>
        <w:tabs>
          <w:tab w:val="left" w:pos="724"/>
          <w:tab w:val="left" w:pos="995"/>
        </w:tabs>
        <w:spacing w:line="230" w:lineRule="auto"/>
        <w:ind w:left="680"/>
        <w:jc w:val="both"/>
      </w:pPr>
      <w:r>
        <w:t>polecone -przesyłki rejestrowane, listowe, przemieszczane i doręczane w sposób zabezpieczający je przed utratą, ubytkiem zawartości lub uszkodzeniem,</w:t>
      </w:r>
    </w:p>
    <w:p w:rsidR="008455E2" w:rsidRDefault="008455E2" w:rsidP="00BC7450">
      <w:pPr>
        <w:pStyle w:val="Teksttreci0"/>
        <w:numPr>
          <w:ilvl w:val="0"/>
          <w:numId w:val="3"/>
        </w:numPr>
        <w:shd w:val="clear" w:color="auto" w:fill="auto"/>
        <w:tabs>
          <w:tab w:val="left" w:pos="724"/>
          <w:tab w:val="left" w:pos="995"/>
        </w:tabs>
        <w:spacing w:line="230" w:lineRule="auto"/>
        <w:ind w:firstLine="680"/>
      </w:pPr>
      <w:r>
        <w:t>polecone przesyłki rejestrowane, listowe, najszybszej kategorii,</w:t>
      </w:r>
    </w:p>
    <w:p w:rsidR="008455E2" w:rsidRDefault="008455E2" w:rsidP="00BC7450">
      <w:pPr>
        <w:pStyle w:val="Teksttreci0"/>
        <w:numPr>
          <w:ilvl w:val="0"/>
          <w:numId w:val="3"/>
        </w:numPr>
        <w:shd w:val="clear" w:color="auto" w:fill="auto"/>
        <w:tabs>
          <w:tab w:val="left" w:pos="724"/>
          <w:tab w:val="left" w:pos="995"/>
        </w:tabs>
        <w:spacing w:line="230" w:lineRule="auto"/>
        <w:ind w:left="680"/>
      </w:pPr>
      <w:r>
        <w:t>polecone ze zwrotnym poświadczeniem odbioru-przesyłki przyjęte za potwierdzeniem nadania i doręczone za pokwitowaniem odbioru,</w:t>
      </w:r>
    </w:p>
    <w:p w:rsidR="008455E2" w:rsidRDefault="008455E2" w:rsidP="00BC7450">
      <w:pPr>
        <w:pStyle w:val="Teksttreci0"/>
        <w:shd w:val="clear" w:color="auto" w:fill="auto"/>
        <w:tabs>
          <w:tab w:val="left" w:pos="724"/>
        </w:tabs>
        <w:spacing w:line="230" w:lineRule="auto"/>
        <w:ind w:left="240"/>
      </w:pPr>
      <w:r>
        <w:t xml:space="preserve">  1.4  Wykonawca zapewni bezpłatnie druki i naklejki niezbędne do realizacji umowy (np. potwierdzenie odbioru,</w:t>
      </w:r>
    </w:p>
    <w:p w:rsidR="008455E2" w:rsidRDefault="008455E2" w:rsidP="00BC7450">
      <w:pPr>
        <w:pStyle w:val="Teksttreci0"/>
        <w:shd w:val="clear" w:color="auto" w:fill="auto"/>
        <w:tabs>
          <w:tab w:val="left" w:pos="724"/>
        </w:tabs>
        <w:spacing w:line="230" w:lineRule="auto"/>
        <w:ind w:firstLine="680"/>
      </w:pPr>
      <w:r>
        <w:t>priorytet),</w:t>
      </w:r>
    </w:p>
    <w:p w:rsidR="008455E2" w:rsidRDefault="008455E2" w:rsidP="00BC7450">
      <w:pPr>
        <w:pStyle w:val="Teksttreci0"/>
        <w:shd w:val="clear" w:color="auto" w:fill="auto"/>
        <w:tabs>
          <w:tab w:val="left" w:pos="724"/>
        </w:tabs>
        <w:spacing w:line="230" w:lineRule="auto"/>
        <w:ind w:left="99"/>
        <w:jc w:val="both"/>
      </w:pPr>
      <w:r>
        <w:t xml:space="preserve">     1.5  Wykonawca wskaże placówkę pocztową do zlecania usług pocztowych, czynną 5 dni w tygodniu (z </w:t>
      </w:r>
    </w:p>
    <w:p w:rsidR="008455E2" w:rsidRDefault="008455E2" w:rsidP="00BC7450">
      <w:pPr>
        <w:pStyle w:val="Teksttreci0"/>
        <w:shd w:val="clear" w:color="auto" w:fill="auto"/>
        <w:tabs>
          <w:tab w:val="left" w:pos="724"/>
        </w:tabs>
        <w:spacing w:line="230" w:lineRule="auto"/>
        <w:ind w:left="99"/>
        <w:jc w:val="both"/>
      </w:pPr>
      <w:r>
        <w:t xml:space="preserve">             wyłączeniem dni ustawowo wolnych od pracy), w godzinach od 8.00 do 18.00, w celu osobistego </w:t>
      </w:r>
    </w:p>
    <w:p w:rsidR="008455E2" w:rsidRDefault="008455E2" w:rsidP="00BC7450">
      <w:pPr>
        <w:pStyle w:val="Teksttreci0"/>
        <w:shd w:val="clear" w:color="auto" w:fill="auto"/>
        <w:tabs>
          <w:tab w:val="left" w:pos="724"/>
        </w:tabs>
        <w:spacing w:line="230" w:lineRule="auto"/>
        <w:ind w:left="99"/>
        <w:jc w:val="both"/>
      </w:pPr>
      <w:r>
        <w:t xml:space="preserve">             dostarczania przez Zamawiającego przesyłek pocztowych listowych do wyekspediowania,      </w:t>
      </w:r>
    </w:p>
    <w:p w:rsidR="008455E2" w:rsidRDefault="008455E2" w:rsidP="00BC7450">
      <w:pPr>
        <w:pStyle w:val="Teksttreci0"/>
        <w:shd w:val="clear" w:color="auto" w:fill="auto"/>
        <w:tabs>
          <w:tab w:val="left" w:pos="724"/>
        </w:tabs>
        <w:spacing w:line="230" w:lineRule="auto"/>
        <w:ind w:left="99"/>
        <w:jc w:val="both"/>
      </w:pPr>
      <w:r>
        <w:t xml:space="preserve">    1.6   Za okres rozliczeniowy przyjmuje się miesiąc kalendarzowy.</w:t>
      </w:r>
    </w:p>
    <w:p w:rsidR="008455E2" w:rsidRDefault="008455E2" w:rsidP="00BC7450">
      <w:pPr>
        <w:pStyle w:val="Teksttreci0"/>
        <w:shd w:val="clear" w:color="auto" w:fill="auto"/>
        <w:tabs>
          <w:tab w:val="left" w:pos="724"/>
        </w:tabs>
        <w:spacing w:line="230" w:lineRule="auto"/>
        <w:ind w:left="99"/>
      </w:pPr>
      <w:r>
        <w:t xml:space="preserve">     1.7   Nie dopuszcza się składania ofert częściowych na pojedyncze pozycje, oferta musi zawierać pełen zakres </w:t>
      </w:r>
    </w:p>
    <w:p w:rsidR="008455E2" w:rsidRDefault="008455E2" w:rsidP="00BC7450">
      <w:pPr>
        <w:pStyle w:val="Teksttreci0"/>
        <w:shd w:val="clear" w:color="auto" w:fill="auto"/>
        <w:tabs>
          <w:tab w:val="left" w:pos="724"/>
        </w:tabs>
        <w:spacing w:line="230" w:lineRule="auto"/>
        <w:ind w:left="99"/>
      </w:pPr>
      <w:r>
        <w:t xml:space="preserve">             opisany przez Zamawiającego.</w:t>
      </w:r>
      <w:r>
        <w:rPr>
          <w:noProof/>
        </w:rPr>
        <w:pict>
          <v:shape id="_x0000_s1028" type="#_x0000_t202" style="position:absolute;left:0;text-align:left;margin-left:165.05pt;margin-top:19.25pt;width:116.1pt;height:30.05pt;z-index:251657216;mso-wrap-distance-left:0;mso-wrap-distance-right:0;mso-position-horizontal-relative:page;mso-position-vertical-relative:margin" filled="f" stroked="f">
            <v:textbox style="mso-next-textbox:#_x0000_s1028" inset="0,0,0,0">
              <w:txbxContent>
                <w:p w:rsidR="008455E2" w:rsidRDefault="008455E2">
                  <w:pPr>
                    <w:pStyle w:val="Podpisobrazu0"/>
                    <w:shd w:val="clear" w:color="auto" w:fill="auto"/>
                    <w:rPr>
                      <w:sz w:val="26"/>
                      <w:szCs w:val="26"/>
                    </w:rPr>
                  </w:pPr>
                </w:p>
              </w:txbxContent>
            </v:textbox>
            <w10:wrap anchorx="page" anchory="margin"/>
          </v:shape>
        </w:pict>
      </w:r>
    </w:p>
    <w:p w:rsidR="008455E2" w:rsidRDefault="008455E2">
      <w:pPr>
        <w:pStyle w:val="Teksttreci0"/>
        <w:numPr>
          <w:ilvl w:val="0"/>
          <w:numId w:val="1"/>
        </w:numPr>
        <w:shd w:val="clear" w:color="auto" w:fill="auto"/>
        <w:tabs>
          <w:tab w:val="left" w:pos="314"/>
        </w:tabs>
        <w:spacing w:after="300" w:line="276" w:lineRule="auto"/>
        <w:ind w:left="320" w:hanging="320"/>
        <w:jc w:val="both"/>
      </w:pPr>
      <w:r>
        <w:t>Termin realizacji zamówienia: 36 miesięcy od  dnia 02.01.2020 r do 31.12.2023r.</w:t>
      </w:r>
    </w:p>
    <w:p w:rsidR="008455E2" w:rsidRDefault="008455E2">
      <w:pPr>
        <w:pStyle w:val="Teksttreci0"/>
        <w:numPr>
          <w:ilvl w:val="0"/>
          <w:numId w:val="1"/>
        </w:numPr>
        <w:shd w:val="clear" w:color="auto" w:fill="auto"/>
        <w:tabs>
          <w:tab w:val="left" w:pos="314"/>
        </w:tabs>
        <w:spacing w:after="220" w:line="233" w:lineRule="auto"/>
        <w:jc w:val="both"/>
      </w:pPr>
      <w:r>
        <w:t>Kryteria brane pod uwagę przy ocenie ofert: najniższa cena brutto.</w:t>
      </w:r>
    </w:p>
    <w:p w:rsidR="008455E2" w:rsidRPr="00D51B4C" w:rsidRDefault="008455E2" w:rsidP="005457BB">
      <w:pPr>
        <w:ind w:right="-143"/>
        <w:jc w:val="both"/>
        <w:rPr>
          <w:rFonts w:ascii="Times New Roman" w:hAnsi="Times New Roman" w:cs="Times New Roman"/>
          <w:sz w:val="22"/>
          <w:szCs w:val="22"/>
        </w:rPr>
      </w:pPr>
    </w:p>
    <w:p w:rsidR="008455E2" w:rsidRDefault="008455E2" w:rsidP="005457BB">
      <w:pPr>
        <w:widowControl/>
        <w:ind w:right="-14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4.    Waru</w:t>
      </w:r>
      <w:r w:rsidRPr="005457BB">
        <w:rPr>
          <w:rFonts w:ascii="Calibri" w:hAnsi="Calibri" w:cs="Calibri"/>
          <w:sz w:val="20"/>
          <w:szCs w:val="20"/>
        </w:rPr>
        <w:t>nki płatności: nie mniej niż 30 dni od daty</w:t>
      </w:r>
      <w:r>
        <w:rPr>
          <w:rFonts w:ascii="Calibri" w:hAnsi="Calibri" w:cs="Calibri"/>
          <w:sz w:val="20"/>
          <w:szCs w:val="20"/>
        </w:rPr>
        <w:t xml:space="preserve"> prawidłowo wystawionej faktury</w:t>
      </w:r>
      <w:r w:rsidRPr="005457BB">
        <w:rPr>
          <w:rFonts w:ascii="Calibri" w:hAnsi="Calibri" w:cs="Calibri"/>
          <w:sz w:val="20"/>
          <w:szCs w:val="20"/>
        </w:rPr>
        <w:t xml:space="preserve">  przelewem na konto Wykonawcy </w:t>
      </w:r>
    </w:p>
    <w:p w:rsidR="008455E2" w:rsidRDefault="008455E2" w:rsidP="005457BB">
      <w:pPr>
        <w:widowControl/>
        <w:ind w:right="-14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</w:t>
      </w:r>
      <w:r w:rsidRPr="005457BB">
        <w:rPr>
          <w:rFonts w:ascii="Calibri" w:hAnsi="Calibri" w:cs="Calibri"/>
          <w:sz w:val="20"/>
          <w:szCs w:val="20"/>
        </w:rPr>
        <w:t>podane na fakturz</w:t>
      </w:r>
      <w:r>
        <w:rPr>
          <w:rFonts w:ascii="Calibri" w:hAnsi="Calibri" w:cs="Calibri"/>
          <w:sz w:val="20"/>
          <w:szCs w:val="20"/>
        </w:rPr>
        <w:t>e.</w:t>
      </w:r>
    </w:p>
    <w:p w:rsidR="008455E2" w:rsidRDefault="008455E2" w:rsidP="005457BB">
      <w:pPr>
        <w:widowControl/>
        <w:ind w:right="-143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5.     Faktura będzie dostarczana w wersji papierowej </w:t>
      </w:r>
      <w:r w:rsidRPr="00946FB6">
        <w:rPr>
          <w:rFonts w:ascii="Calibri" w:hAnsi="Calibri" w:cs="Calibri"/>
          <w:sz w:val="20"/>
          <w:szCs w:val="20"/>
        </w:rPr>
        <w:t xml:space="preserve"> lub przesyłanie na Platformę Elektronicznego Fakturowania na </w:t>
      </w:r>
    </w:p>
    <w:p w:rsidR="008455E2" w:rsidRPr="00946FB6" w:rsidRDefault="008455E2" w:rsidP="005457BB">
      <w:pPr>
        <w:widowControl/>
        <w:ind w:right="-143"/>
        <w:jc w:val="both"/>
        <w:rPr>
          <w:rFonts w:ascii="Calibri" w:hAnsi="Calibri" w:cs="Calibri"/>
          <w:sz w:val="20"/>
          <w:szCs w:val="20"/>
        </w:rPr>
      </w:pPr>
      <w:r w:rsidRPr="00946FB6">
        <w:rPr>
          <w:rFonts w:ascii="Calibri" w:hAnsi="Calibri" w:cs="Calibri"/>
          <w:sz w:val="20"/>
          <w:szCs w:val="20"/>
        </w:rPr>
        <w:t xml:space="preserve">    </w:t>
      </w:r>
      <w:r>
        <w:rPr>
          <w:rFonts w:ascii="Calibri" w:hAnsi="Calibri" w:cs="Calibri"/>
          <w:sz w:val="20"/>
          <w:szCs w:val="20"/>
        </w:rPr>
        <w:t xml:space="preserve"> </w:t>
      </w:r>
      <w:r w:rsidRPr="00946FB6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</w:t>
      </w:r>
      <w:r w:rsidRPr="00946FB6">
        <w:rPr>
          <w:rFonts w:ascii="Calibri" w:hAnsi="Calibri" w:cs="Calibri"/>
          <w:sz w:val="20"/>
          <w:szCs w:val="20"/>
        </w:rPr>
        <w:t xml:space="preserve"> adres PEF: NIP 8341456538</w:t>
      </w:r>
    </w:p>
    <w:p w:rsidR="008455E2" w:rsidRDefault="008455E2" w:rsidP="005457BB">
      <w:pPr>
        <w:widowControl/>
        <w:ind w:right="-143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6.     </w:t>
      </w:r>
      <w:r w:rsidRPr="005457BB">
        <w:rPr>
          <w:rFonts w:ascii="Calibri" w:hAnsi="Calibri" w:cs="Calibri"/>
          <w:sz w:val="20"/>
          <w:szCs w:val="20"/>
        </w:rPr>
        <w:t xml:space="preserve">Każda czynność prawna mająca na celu zmianę wierzyciela co do wierzytelności </w:t>
      </w:r>
      <w:r>
        <w:rPr>
          <w:rFonts w:ascii="Calibri" w:hAnsi="Calibri" w:cs="Calibri"/>
          <w:sz w:val="20"/>
          <w:szCs w:val="20"/>
        </w:rPr>
        <w:t xml:space="preserve">wynikających </w:t>
      </w:r>
      <w:r w:rsidRPr="005457BB">
        <w:rPr>
          <w:rFonts w:ascii="Calibri" w:hAnsi="Calibri" w:cs="Calibri"/>
          <w:sz w:val="20"/>
          <w:szCs w:val="20"/>
        </w:rPr>
        <w:t xml:space="preserve"> z niniejszej umowy </w:t>
      </w:r>
    </w:p>
    <w:p w:rsidR="008455E2" w:rsidRPr="00946FB6" w:rsidRDefault="008455E2" w:rsidP="00946FB6">
      <w:pPr>
        <w:widowControl/>
        <w:ind w:right="-143"/>
        <w:jc w:val="both"/>
        <w:rPr>
          <w:rFonts w:ascii="Calibri" w:hAnsi="Calibri" w:cs="Calibri"/>
          <w:sz w:val="20"/>
          <w:szCs w:val="20"/>
        </w:rPr>
      </w:pPr>
      <w:r w:rsidRPr="00946FB6">
        <w:rPr>
          <w:rFonts w:ascii="Calibri" w:hAnsi="Calibri" w:cs="Calibri"/>
          <w:sz w:val="20"/>
          <w:szCs w:val="20"/>
        </w:rPr>
        <w:t xml:space="preserve">    </w:t>
      </w:r>
      <w:r>
        <w:rPr>
          <w:rFonts w:ascii="Calibri" w:hAnsi="Calibri" w:cs="Calibri"/>
          <w:sz w:val="20"/>
          <w:szCs w:val="20"/>
        </w:rPr>
        <w:t xml:space="preserve">   </w:t>
      </w:r>
      <w:r w:rsidRPr="00946FB6">
        <w:rPr>
          <w:rFonts w:ascii="Calibri" w:hAnsi="Calibri" w:cs="Calibri"/>
          <w:sz w:val="20"/>
          <w:szCs w:val="20"/>
        </w:rPr>
        <w:t xml:space="preserve"> wymaga zgody podmiotu tworzącego (art. 54 ust. 5 Ustawy z dnia 15 kwietnia 2011r. o działalności leczniczej).</w:t>
      </w:r>
    </w:p>
    <w:p w:rsidR="008455E2" w:rsidRDefault="008455E2" w:rsidP="00C00870">
      <w:pPr>
        <w:pStyle w:val="Teksttreci0"/>
        <w:shd w:val="clear" w:color="auto" w:fill="auto"/>
        <w:tabs>
          <w:tab w:val="left" w:pos="181"/>
        </w:tabs>
        <w:spacing w:line="233" w:lineRule="auto"/>
        <w:jc w:val="both"/>
      </w:pPr>
      <w:r>
        <w:t xml:space="preserve">7.     Sposób przygotowania oferty: Ofertę należy złożyć w formie pisemnej w języku polskim, zgodnie z wzorem  </w:t>
      </w:r>
    </w:p>
    <w:p w:rsidR="008455E2" w:rsidRDefault="008455E2" w:rsidP="00C00870">
      <w:pPr>
        <w:pStyle w:val="Teksttreci0"/>
        <w:shd w:val="clear" w:color="auto" w:fill="auto"/>
        <w:tabs>
          <w:tab w:val="left" w:pos="181"/>
        </w:tabs>
        <w:spacing w:line="233" w:lineRule="auto"/>
        <w:jc w:val="both"/>
      </w:pPr>
      <w:r>
        <w:t xml:space="preserve">        formularza stanowiącym załącznik do niniejszego zapytania.</w:t>
      </w:r>
    </w:p>
    <w:p w:rsidR="008455E2" w:rsidRDefault="008455E2">
      <w:pPr>
        <w:pStyle w:val="Teksttreci0"/>
        <w:shd w:val="clear" w:color="auto" w:fill="auto"/>
        <w:spacing w:line="233" w:lineRule="auto"/>
        <w:ind w:firstLine="320"/>
        <w:jc w:val="both"/>
      </w:pPr>
      <w:r>
        <w:t xml:space="preserve"> Do oferty należy załączyć:</w:t>
      </w:r>
    </w:p>
    <w:p w:rsidR="008455E2" w:rsidRDefault="008455E2" w:rsidP="00D65A83">
      <w:pPr>
        <w:pStyle w:val="Teksttreci0"/>
        <w:numPr>
          <w:ilvl w:val="0"/>
          <w:numId w:val="5"/>
        </w:numPr>
        <w:shd w:val="clear" w:color="auto" w:fill="auto"/>
        <w:tabs>
          <w:tab w:val="left" w:pos="543"/>
        </w:tabs>
        <w:spacing w:line="233" w:lineRule="auto"/>
        <w:ind w:left="362"/>
        <w:jc w:val="both"/>
      </w:pPr>
      <w:r>
        <w:t>Aktualny odpis z właściwego rejestru lub centralnej ewidencji i informacji o działalności gospodarczej (jeżeli   odrębne przepisy wymagają wpisu do rejestru lub ewidencji), wystawione nie wcześniej niż 1 miesiąc przed upływem terminu składania ofert (dopuszcza się złożenie wydruków z rejestrów przedsiębiorców z właściwych stron internetowych).</w:t>
      </w:r>
    </w:p>
    <w:p w:rsidR="008455E2" w:rsidRDefault="008455E2" w:rsidP="00D65A83">
      <w:pPr>
        <w:pStyle w:val="Teksttreci0"/>
        <w:numPr>
          <w:ilvl w:val="0"/>
          <w:numId w:val="5"/>
        </w:numPr>
        <w:shd w:val="clear" w:color="auto" w:fill="auto"/>
        <w:tabs>
          <w:tab w:val="left" w:pos="543"/>
        </w:tabs>
        <w:spacing w:after="220" w:line="233" w:lineRule="auto"/>
        <w:ind w:left="362"/>
        <w:jc w:val="both"/>
      </w:pPr>
      <w:r>
        <w:t>Kserokopia wpisu do Rejestru Operatorów Pocztowych prowadzonych przez Prezesa Urzędu Komunikacji Elektronicznej na wykonywanie działalności pocztowej w zakresie przyjmowania, przemieszczania 1 doręczania przesyłek w obrocie krajowym i zagranicznym (potwierdzona za zgodność z oryginałem przez Wykonawcę).</w:t>
      </w:r>
    </w:p>
    <w:p w:rsidR="008455E2" w:rsidRPr="009D0903" w:rsidRDefault="008455E2" w:rsidP="00C00870">
      <w:pPr>
        <w:pStyle w:val="Teksttreci0"/>
        <w:shd w:val="clear" w:color="auto" w:fill="auto"/>
        <w:tabs>
          <w:tab w:val="left" w:pos="322"/>
          <w:tab w:val="left" w:pos="362"/>
        </w:tabs>
        <w:spacing w:after="220" w:line="233" w:lineRule="auto"/>
        <w:jc w:val="both"/>
        <w:rPr>
          <w:b/>
          <w:bCs/>
        </w:rPr>
      </w:pPr>
      <w:r>
        <w:t xml:space="preserve">8.     Termin składania ofert: </w:t>
      </w:r>
      <w:r w:rsidRPr="009D0903">
        <w:rPr>
          <w:b/>
          <w:bCs/>
        </w:rPr>
        <w:t>20.12.2019r., godz. 10.00</w:t>
      </w:r>
    </w:p>
    <w:p w:rsidR="008455E2" w:rsidRDefault="008455E2" w:rsidP="00C00870">
      <w:pPr>
        <w:pStyle w:val="Teksttreci0"/>
        <w:shd w:val="clear" w:color="auto" w:fill="auto"/>
        <w:tabs>
          <w:tab w:val="left" w:pos="322"/>
          <w:tab w:val="left" w:pos="362"/>
        </w:tabs>
        <w:spacing w:line="233" w:lineRule="auto"/>
        <w:jc w:val="both"/>
      </w:pPr>
      <w:r>
        <w:t>9.     Miejsce składania ofert::</w:t>
      </w:r>
    </w:p>
    <w:p w:rsidR="008455E2" w:rsidRDefault="008455E2" w:rsidP="00D65A83">
      <w:pPr>
        <w:pStyle w:val="Teksttreci0"/>
        <w:shd w:val="clear" w:color="auto" w:fill="auto"/>
        <w:tabs>
          <w:tab w:val="left" w:pos="362"/>
        </w:tabs>
        <w:spacing w:after="220" w:line="233" w:lineRule="auto"/>
        <w:ind w:left="362"/>
        <w:jc w:val="both"/>
      </w:pPr>
      <w:r w:rsidRPr="00A2211F">
        <w:t xml:space="preserve">Ofertę należy złożyć w siedzibie Zamawiającego – Zespół Opieki Zdrowotnej w  Łowiczu, ul. Ułańska 28, 99-400 Łowicz w sekretariacie ZOZ zlokalizowanym w budynku administracji , II piętro, pok. 213 w zamkniętej kopercie  z napisem: </w:t>
      </w:r>
      <w:r w:rsidRPr="00A2211F">
        <w:rPr>
          <w:b/>
          <w:bCs/>
        </w:rPr>
        <w:t>„Świadczenie usług   pocztowych w obrocie kra</w:t>
      </w:r>
      <w:r>
        <w:rPr>
          <w:b/>
          <w:bCs/>
        </w:rPr>
        <w:t>jowym i zagranicznym",</w:t>
      </w:r>
      <w:r w:rsidRPr="00A2211F">
        <w:t xml:space="preserve"> </w:t>
      </w:r>
      <w:r>
        <w:rPr>
          <w:b/>
          <w:bCs/>
        </w:rPr>
        <w:t>nie otwierać do dnia 20.12.2019r. do godz. 10.</w:t>
      </w:r>
      <w:r w:rsidRPr="00A2211F">
        <w:rPr>
          <w:b/>
          <w:bCs/>
        </w:rPr>
        <w:t>00",</w:t>
      </w:r>
      <w:r>
        <w:t xml:space="preserve"> na kopercie należy podać dane Wykonawcy.</w:t>
      </w:r>
      <w:r w:rsidRPr="00A2211F">
        <w:t xml:space="preserve"> W przypadku przesłania oferty pocztą decydująca jest data wpływu do siedziby Zespołu Opieki Zdrowotnej potwierdzona pieczęcią kancelaryjną ZOZ.  Otwarcie oferty nastąpi w dniu </w:t>
      </w:r>
      <w:r w:rsidRPr="009D0903">
        <w:rPr>
          <w:b/>
          <w:bCs/>
        </w:rPr>
        <w:t xml:space="preserve">20.12.2019r. o godz.10.10 </w:t>
      </w:r>
      <w:r w:rsidRPr="00A2211F">
        <w:t>w sali konferencyjnej ZOZ w Łowiczu – budynek administracji II piętro.</w:t>
      </w:r>
      <w:r>
        <w:t xml:space="preserve"> Osoba upoważniona do kontaktu z wykonawcami: AnnaTybuś</w:t>
      </w:r>
    </w:p>
    <w:p w:rsidR="008455E2" w:rsidRDefault="008455E2" w:rsidP="00D65A83">
      <w:pPr>
        <w:pStyle w:val="Teksttreci0"/>
        <w:shd w:val="clear" w:color="auto" w:fill="auto"/>
        <w:tabs>
          <w:tab w:val="left" w:pos="181"/>
        </w:tabs>
        <w:spacing w:after="220" w:line="233" w:lineRule="auto"/>
        <w:ind w:firstLine="362"/>
        <w:jc w:val="both"/>
      </w:pPr>
      <w:r>
        <w:t>Adres e-mail  zozlowicz@interia.pl ,Tel.46 837-56-11 do 13 wew.252, w godzinach 8.00 do 15.00.</w:t>
      </w:r>
    </w:p>
    <w:p w:rsidR="008455E2" w:rsidRDefault="008455E2" w:rsidP="00D65A83">
      <w:pPr>
        <w:pStyle w:val="Teksttreci0"/>
        <w:shd w:val="clear" w:color="auto" w:fill="auto"/>
        <w:tabs>
          <w:tab w:val="left" w:pos="181"/>
        </w:tabs>
        <w:spacing w:line="233" w:lineRule="auto"/>
        <w:ind w:left="-543" w:firstLine="362"/>
      </w:pPr>
      <w:r>
        <w:t xml:space="preserve">  10.     Zamawiający zastrzega sobie prawo do zamknięcia niniejszego postępowania bez wyboru oferty.</w:t>
      </w:r>
    </w:p>
    <w:p w:rsidR="008455E2" w:rsidRDefault="008455E2" w:rsidP="00D65A83">
      <w:pPr>
        <w:tabs>
          <w:tab w:val="left" w:pos="181"/>
        </w:tabs>
        <w:ind w:left="-543" w:firstLine="362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 w:rsidRPr="00D65A83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11.</w:t>
      </w:r>
      <w:r>
        <w:rPr>
          <w:rFonts w:ascii="Calibri" w:hAnsi="Calibri" w:cs="Calibri"/>
          <w:b/>
          <w:bCs/>
          <w:sz w:val="20"/>
          <w:szCs w:val="20"/>
        </w:rPr>
        <w:t xml:space="preserve">     </w:t>
      </w:r>
      <w:r w:rsidRPr="00D65A83">
        <w:rPr>
          <w:rFonts w:ascii="Calibri" w:hAnsi="Calibri" w:cs="Calibri"/>
          <w:sz w:val="20"/>
          <w:szCs w:val="20"/>
        </w:rPr>
        <w:t xml:space="preserve">Umowa zostanie podpisana na podstawie projektu umowy stanowiącego </w:t>
      </w:r>
      <w:r w:rsidRPr="00544BE5">
        <w:rPr>
          <w:rFonts w:ascii="Calibri" w:hAnsi="Calibri" w:cs="Calibri"/>
          <w:sz w:val="20"/>
          <w:szCs w:val="20"/>
        </w:rPr>
        <w:t>załącznik nr 2</w:t>
      </w:r>
      <w:r>
        <w:rPr>
          <w:rFonts w:ascii="Calibri" w:hAnsi="Calibri" w:cs="Calibri"/>
          <w:sz w:val="20"/>
          <w:szCs w:val="20"/>
        </w:rPr>
        <w:t xml:space="preserve">  z </w:t>
      </w:r>
    </w:p>
    <w:p w:rsidR="008455E2" w:rsidRDefault="008455E2" w:rsidP="00D65A83">
      <w:pPr>
        <w:tabs>
          <w:tab w:val="left" w:pos="181"/>
        </w:tabs>
        <w:ind w:left="-543" w:firstLine="362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oferentem, którego </w:t>
      </w:r>
      <w:r w:rsidRPr="00D65A83">
        <w:rPr>
          <w:rFonts w:ascii="Calibri" w:hAnsi="Calibri" w:cs="Calibri"/>
          <w:sz w:val="20"/>
          <w:szCs w:val="20"/>
        </w:rPr>
        <w:t>oferta będzie spełniała wymagania zamawiającego i będzie najkorzystniejsza cenowo.</w:t>
      </w:r>
    </w:p>
    <w:p w:rsidR="008455E2" w:rsidRDefault="008455E2" w:rsidP="00D65A83">
      <w:pPr>
        <w:tabs>
          <w:tab w:val="left" w:pos="181"/>
        </w:tabs>
        <w:ind w:left="-543" w:firstLine="362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12</w:t>
      </w:r>
      <w:r w:rsidRPr="00D65A83"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  <w:b/>
          <w:bCs/>
          <w:sz w:val="20"/>
          <w:szCs w:val="20"/>
        </w:rPr>
        <w:t xml:space="preserve">     </w:t>
      </w:r>
      <w:r w:rsidRPr="00D65A83">
        <w:rPr>
          <w:rFonts w:ascii="Calibri" w:hAnsi="Calibri" w:cs="Calibri"/>
          <w:sz w:val="20"/>
          <w:szCs w:val="20"/>
        </w:rPr>
        <w:t>Oferty złożone lub nadesłane do Zamawiającego po wyznaczonym t</w:t>
      </w:r>
      <w:r>
        <w:rPr>
          <w:rFonts w:ascii="Calibri" w:hAnsi="Calibri" w:cs="Calibri"/>
          <w:sz w:val="20"/>
          <w:szCs w:val="20"/>
        </w:rPr>
        <w:t>erminie będą odesłane Wykonawcy</w:t>
      </w:r>
    </w:p>
    <w:p w:rsidR="008455E2" w:rsidRPr="00D65A83" w:rsidRDefault="008455E2" w:rsidP="00D65A83">
      <w:pPr>
        <w:tabs>
          <w:tab w:val="left" w:pos="181"/>
        </w:tabs>
        <w:ind w:left="-543" w:firstLine="362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</w:t>
      </w:r>
      <w:r w:rsidRPr="00D65A83">
        <w:rPr>
          <w:rFonts w:ascii="Calibri" w:hAnsi="Calibri" w:cs="Calibri"/>
          <w:sz w:val="20"/>
          <w:szCs w:val="20"/>
        </w:rPr>
        <w:t>niezwłocznie bez ich otwierania.</w:t>
      </w:r>
    </w:p>
    <w:p w:rsidR="008455E2" w:rsidRPr="00D65A83" w:rsidRDefault="008455E2" w:rsidP="00D65A83">
      <w:pPr>
        <w:tabs>
          <w:tab w:val="left" w:pos="181"/>
        </w:tabs>
        <w:ind w:left="-543" w:firstLine="362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13.</w:t>
      </w:r>
      <w:r w:rsidRPr="00D65A83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 xml:space="preserve">     </w:t>
      </w:r>
      <w:r w:rsidRPr="00D65A83">
        <w:rPr>
          <w:rFonts w:ascii="Calibri" w:hAnsi="Calibri" w:cs="Calibri"/>
          <w:sz w:val="20"/>
          <w:szCs w:val="20"/>
        </w:rPr>
        <w:t>Zamawiający zastrzega sobie prawo przesunięcia terminu składania i  otwarcia ofert.</w:t>
      </w:r>
    </w:p>
    <w:p w:rsidR="008455E2" w:rsidRDefault="008455E2" w:rsidP="00D65A83">
      <w:pPr>
        <w:tabs>
          <w:tab w:val="left" w:pos="181"/>
        </w:tabs>
        <w:ind w:left="-543" w:firstLine="362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</w:t>
      </w:r>
      <w:r w:rsidRPr="00D65A83">
        <w:rPr>
          <w:rFonts w:ascii="Calibri" w:hAnsi="Calibri" w:cs="Calibri"/>
          <w:sz w:val="20"/>
          <w:szCs w:val="20"/>
        </w:rPr>
        <w:t>1</w:t>
      </w:r>
      <w:r>
        <w:rPr>
          <w:rFonts w:ascii="Calibri" w:hAnsi="Calibri" w:cs="Calibri"/>
          <w:sz w:val="20"/>
          <w:szCs w:val="20"/>
        </w:rPr>
        <w:t xml:space="preserve">4.     </w:t>
      </w:r>
      <w:r w:rsidRPr="00D65A83">
        <w:rPr>
          <w:rFonts w:ascii="Calibri" w:hAnsi="Calibri" w:cs="Calibri"/>
          <w:sz w:val="20"/>
          <w:szCs w:val="20"/>
        </w:rPr>
        <w:t>Złożenie jednej ważnej oferty, upoważnia Zamawiającego do dokonania wyboru Wykonawcy.</w:t>
      </w:r>
    </w:p>
    <w:p w:rsidR="008455E2" w:rsidRDefault="008455E2" w:rsidP="00D65A83">
      <w:pPr>
        <w:tabs>
          <w:tab w:val="left" w:pos="181"/>
        </w:tabs>
        <w:ind w:left="-543" w:firstLine="362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15</w:t>
      </w:r>
      <w:r w:rsidRPr="00D65A83">
        <w:rPr>
          <w:rFonts w:ascii="Calibri" w:hAnsi="Calibri" w:cs="Calibri"/>
          <w:sz w:val="20"/>
          <w:szCs w:val="20"/>
        </w:rPr>
        <w:t>.</w:t>
      </w:r>
      <w:r w:rsidRPr="00D65A83"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 xml:space="preserve">    Z</w:t>
      </w:r>
      <w:r w:rsidRPr="00D65A83">
        <w:rPr>
          <w:rFonts w:ascii="Calibri" w:hAnsi="Calibri" w:cs="Calibri"/>
          <w:sz w:val="20"/>
          <w:szCs w:val="20"/>
        </w:rPr>
        <w:t xml:space="preserve">amawiający zastrzega, że można nie wybrać żadnej oferty, zamknąć lub unieważnić postępowanie bez ważnych </w:t>
      </w:r>
    </w:p>
    <w:p w:rsidR="008455E2" w:rsidRPr="00D65A83" w:rsidRDefault="008455E2" w:rsidP="00D65A83">
      <w:pPr>
        <w:tabs>
          <w:tab w:val="left" w:pos="181"/>
        </w:tabs>
        <w:ind w:left="-543" w:firstLine="362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</w:t>
      </w:r>
      <w:r w:rsidRPr="00D65A83">
        <w:rPr>
          <w:rFonts w:ascii="Calibri" w:hAnsi="Calibri" w:cs="Calibri"/>
          <w:sz w:val="20"/>
          <w:szCs w:val="20"/>
        </w:rPr>
        <w:t>przyczyn.</w:t>
      </w:r>
    </w:p>
    <w:p w:rsidR="008455E2" w:rsidRDefault="008455E2" w:rsidP="00822587">
      <w:pPr>
        <w:tabs>
          <w:tab w:val="left" w:pos="362"/>
        </w:tabs>
        <w:ind w:left="-18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16.</w:t>
      </w:r>
      <w:r w:rsidRPr="00D65A83">
        <w:rPr>
          <w:rFonts w:ascii="Calibri" w:hAnsi="Calibri" w:cs="Calibri"/>
          <w:sz w:val="20"/>
          <w:szCs w:val="20"/>
        </w:rPr>
        <w:tab/>
        <w:t xml:space="preserve">Zamawiający zastrzega, że treść ogłoszenia oraz warunki określone w zaproszeniu do składania ofert mogą </w:t>
      </w:r>
    </w:p>
    <w:p w:rsidR="008455E2" w:rsidRPr="00D65A83" w:rsidRDefault="008455E2" w:rsidP="00822587">
      <w:pPr>
        <w:tabs>
          <w:tab w:val="left" w:pos="362"/>
        </w:tabs>
        <w:ind w:left="-18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</w:t>
      </w:r>
      <w:r w:rsidRPr="00D65A83">
        <w:rPr>
          <w:rFonts w:ascii="Calibri" w:hAnsi="Calibri" w:cs="Calibri"/>
          <w:sz w:val="20"/>
          <w:szCs w:val="20"/>
        </w:rPr>
        <w:t>zostać zmienione, o czym zostaje przekazana informacja na stronie internetowej Zamawiającego.</w:t>
      </w:r>
    </w:p>
    <w:p w:rsidR="008455E2" w:rsidRDefault="008455E2" w:rsidP="00822587">
      <w:pPr>
        <w:tabs>
          <w:tab w:val="left" w:pos="362"/>
        </w:tabs>
        <w:ind w:left="-18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17</w:t>
      </w:r>
      <w:r w:rsidRPr="00D65A83">
        <w:rPr>
          <w:rFonts w:ascii="Calibri" w:hAnsi="Calibri" w:cs="Calibri"/>
          <w:sz w:val="20"/>
          <w:szCs w:val="20"/>
        </w:rPr>
        <w:t>.</w:t>
      </w:r>
      <w:r w:rsidRPr="00D65A83">
        <w:rPr>
          <w:rFonts w:ascii="Calibri" w:hAnsi="Calibri" w:cs="Calibri"/>
          <w:sz w:val="20"/>
          <w:szCs w:val="20"/>
        </w:rPr>
        <w:tab/>
        <w:t xml:space="preserve">Oferta złożona w toku zapytania ofertowego przestaje wiązać, gdy została wybrana inna oferta lub gdy </w:t>
      </w:r>
    </w:p>
    <w:p w:rsidR="008455E2" w:rsidRPr="00D65A83" w:rsidRDefault="008455E2" w:rsidP="00822587">
      <w:pPr>
        <w:tabs>
          <w:tab w:val="left" w:pos="362"/>
        </w:tabs>
        <w:ind w:left="-18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</w:t>
      </w:r>
      <w:r w:rsidRPr="00D65A83">
        <w:rPr>
          <w:rFonts w:ascii="Calibri" w:hAnsi="Calibri" w:cs="Calibri"/>
          <w:sz w:val="20"/>
          <w:szCs w:val="20"/>
        </w:rPr>
        <w:t>zapytanie ofertowe zostało zamknięte bez wybrania którejkolwiek oferty.</w:t>
      </w:r>
    </w:p>
    <w:p w:rsidR="008455E2" w:rsidRDefault="008455E2" w:rsidP="00822587">
      <w:pPr>
        <w:tabs>
          <w:tab w:val="left" w:pos="362"/>
        </w:tabs>
        <w:ind w:left="-18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18</w:t>
      </w:r>
      <w:r w:rsidRPr="00D65A83">
        <w:rPr>
          <w:rFonts w:ascii="Calibri" w:hAnsi="Calibri" w:cs="Calibri"/>
          <w:sz w:val="20"/>
          <w:szCs w:val="20"/>
        </w:rPr>
        <w:t>.</w:t>
      </w:r>
      <w:r w:rsidRPr="00D65A83">
        <w:rPr>
          <w:rFonts w:ascii="Calibri" w:hAnsi="Calibri" w:cs="Calibri"/>
          <w:sz w:val="20"/>
          <w:szCs w:val="20"/>
        </w:rPr>
        <w:tab/>
        <w:t xml:space="preserve">Organizator niezwłocznie powiadomi uczestników zapytania ofertowego o jego wyniku albo o zamknięciu </w:t>
      </w:r>
    </w:p>
    <w:p w:rsidR="008455E2" w:rsidRPr="00D65A83" w:rsidRDefault="008455E2" w:rsidP="00822587">
      <w:pPr>
        <w:tabs>
          <w:tab w:val="left" w:pos="362"/>
        </w:tabs>
        <w:ind w:left="-18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</w:t>
      </w:r>
      <w:r w:rsidRPr="00D65A83">
        <w:rPr>
          <w:rFonts w:ascii="Calibri" w:hAnsi="Calibri" w:cs="Calibri"/>
          <w:sz w:val="20"/>
          <w:szCs w:val="20"/>
        </w:rPr>
        <w:t>zapytania ofertowego bez dokonania wyboru, zamieszczając informację na stronie internetowej.</w:t>
      </w:r>
    </w:p>
    <w:p w:rsidR="008455E2" w:rsidRDefault="008455E2" w:rsidP="00822587">
      <w:pPr>
        <w:tabs>
          <w:tab w:val="left" w:pos="362"/>
        </w:tabs>
        <w:ind w:left="-18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19</w:t>
      </w:r>
      <w:r w:rsidRPr="00D65A83">
        <w:rPr>
          <w:rFonts w:ascii="Calibri" w:hAnsi="Calibri" w:cs="Calibri"/>
          <w:sz w:val="20"/>
          <w:szCs w:val="20"/>
        </w:rPr>
        <w:t>.</w:t>
      </w:r>
      <w:r w:rsidRPr="00D65A83">
        <w:rPr>
          <w:rFonts w:ascii="Calibri" w:hAnsi="Calibri" w:cs="Calibri"/>
          <w:sz w:val="20"/>
          <w:szCs w:val="20"/>
        </w:rPr>
        <w:tab/>
        <w:t xml:space="preserve">Organizator albo uczestnik z zapytania ofertowego może żądać unieważnienia zawartej umowy, jeśli strony tej </w:t>
      </w:r>
    </w:p>
    <w:p w:rsidR="008455E2" w:rsidRDefault="008455E2" w:rsidP="00822587">
      <w:pPr>
        <w:tabs>
          <w:tab w:val="left" w:pos="362"/>
        </w:tabs>
        <w:ind w:left="-18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</w:t>
      </w:r>
      <w:r w:rsidRPr="00D65A83">
        <w:rPr>
          <w:rFonts w:ascii="Calibri" w:hAnsi="Calibri" w:cs="Calibri"/>
          <w:sz w:val="20"/>
          <w:szCs w:val="20"/>
        </w:rPr>
        <w:t>umowy inny uczestnik lub osoba działając</w:t>
      </w:r>
      <w:r>
        <w:rPr>
          <w:rFonts w:ascii="Calibri" w:hAnsi="Calibri" w:cs="Calibri"/>
          <w:sz w:val="20"/>
          <w:szCs w:val="20"/>
        </w:rPr>
        <w:t xml:space="preserve">a w porozumieniu </w:t>
      </w:r>
      <w:r w:rsidRPr="00D65A83">
        <w:rPr>
          <w:rFonts w:ascii="Calibri" w:hAnsi="Calibri" w:cs="Calibri"/>
          <w:sz w:val="20"/>
          <w:szCs w:val="20"/>
        </w:rPr>
        <w:t xml:space="preserve"> z nim wpłynęła na wynik zapytania ofertowego w </w:t>
      </w:r>
    </w:p>
    <w:p w:rsidR="008455E2" w:rsidRDefault="008455E2" w:rsidP="00544BE5">
      <w:pPr>
        <w:tabs>
          <w:tab w:val="left" w:pos="362"/>
        </w:tabs>
        <w:ind w:left="-18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</w:t>
      </w:r>
      <w:r w:rsidRPr="00D65A83">
        <w:rPr>
          <w:rFonts w:ascii="Calibri" w:hAnsi="Calibri" w:cs="Calibri"/>
          <w:sz w:val="20"/>
          <w:szCs w:val="20"/>
        </w:rPr>
        <w:t>sposób sprzeczny z prawem lub dobrymi obyczajami.</w:t>
      </w:r>
    </w:p>
    <w:p w:rsidR="008455E2" w:rsidRDefault="008455E2" w:rsidP="00544BE5">
      <w:pPr>
        <w:tabs>
          <w:tab w:val="left" w:pos="362"/>
        </w:tabs>
        <w:ind w:left="-18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20.     </w:t>
      </w:r>
      <w:r w:rsidRPr="00D65A83">
        <w:rPr>
          <w:rFonts w:ascii="Calibri" w:hAnsi="Calibri" w:cs="Calibri"/>
          <w:sz w:val="20"/>
          <w:szCs w:val="20"/>
        </w:rPr>
        <w:t>Termin związania ofertą wynosi 30 dni od upływu terminu składania ofert.</w:t>
      </w:r>
    </w:p>
    <w:p w:rsidR="008455E2" w:rsidRDefault="008455E2" w:rsidP="00544BE5">
      <w:pPr>
        <w:widowControl/>
        <w:tabs>
          <w:tab w:val="left" w:pos="362"/>
        </w:tabs>
        <w:suppressAutoHyphens/>
        <w:ind w:left="-18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21.     </w:t>
      </w:r>
      <w:r w:rsidRPr="00236E4D">
        <w:rPr>
          <w:rFonts w:ascii="Calibri" w:hAnsi="Calibri" w:cs="Calibri"/>
          <w:sz w:val="20"/>
          <w:szCs w:val="20"/>
        </w:rPr>
        <w:t xml:space="preserve">Zamawiający po dokonaniu wyboru oferty najkorzystniejszej zamieści Informację na swojej stronie </w:t>
      </w:r>
    </w:p>
    <w:p w:rsidR="008455E2" w:rsidRPr="00B07CE8" w:rsidRDefault="008455E2" w:rsidP="00B07CE8">
      <w:pPr>
        <w:widowControl/>
        <w:tabs>
          <w:tab w:val="left" w:pos="362"/>
        </w:tabs>
        <w:suppressAutoHyphens/>
        <w:ind w:left="-181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 xml:space="preserve">            Internetowej.</w:t>
      </w:r>
    </w:p>
    <w:p w:rsidR="008455E2" w:rsidRPr="00B07CE8" w:rsidRDefault="008455E2" w:rsidP="00B07CE8">
      <w:pPr>
        <w:widowControl/>
        <w:tabs>
          <w:tab w:val="left" w:pos="362"/>
        </w:tabs>
        <w:suppressAutoHyphens/>
        <w:ind w:left="-181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 xml:space="preserve">22.  </w:t>
      </w:r>
      <w:r>
        <w:rPr>
          <w:rFonts w:ascii="Calibri" w:hAnsi="Calibri" w:cs="Calibri"/>
          <w:sz w:val="20"/>
          <w:szCs w:val="20"/>
        </w:rPr>
        <w:t xml:space="preserve">  </w:t>
      </w:r>
      <w:r w:rsidRPr="00B07CE8">
        <w:rPr>
          <w:rFonts w:ascii="Calibri" w:hAnsi="Calibri" w:cs="Calibri"/>
          <w:sz w:val="20"/>
          <w:szCs w:val="20"/>
        </w:rPr>
        <w:t xml:space="preserve">  Klauzura informacyjna o powierzeniu danych osobowych dla Wykonawcy.</w:t>
      </w:r>
    </w:p>
    <w:p w:rsidR="008455E2" w:rsidRPr="00B07CE8" w:rsidRDefault="008455E2" w:rsidP="00B07CE8">
      <w:pPr>
        <w:pStyle w:val="xmsonormal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 xml:space="preserve"> Przetwarzane udostępnionych  i powierzonych danych osobowych  odbywa się w ZOZ w Łowiczu zgodnie  z Rozporządzeniem Parlamentu Europejskiego i Rady (UE) 2016/679 o ochronie danych osobowych z 27 kwietnia 2016r. (RODO). W związku z powyższym podaje się, jak niżej: 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 xml:space="preserve">1. Administratorem Pani/Pana Danych Osobowych przetwarzanych przez Zespół Opieki Zdrowotnej w Łowiczu jest  ta osoba prawna z  siedzibą w Łowiczu, 99- 400 Łowicz, ul. Ułańska 28. 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>2. Administrator powołał inspektora ochrony danych w Zespole Opieki Zdrowotnej w Łowiczu;  adres: Zespół  Opieki Zdrowotnej w Łowiczu, 99-400 Łowicz,  ul. Ułańska 28; tel. 046 837 56-11,12, 13</w:t>
      </w:r>
      <w:r>
        <w:rPr>
          <w:rFonts w:ascii="Calibri" w:hAnsi="Calibri" w:cs="Calibri"/>
          <w:sz w:val="20"/>
          <w:szCs w:val="20"/>
        </w:rPr>
        <w:t xml:space="preserve">   </w:t>
      </w:r>
      <w:r w:rsidRPr="00B07CE8">
        <w:rPr>
          <w:rFonts w:ascii="Calibri" w:hAnsi="Calibri" w:cs="Calibri"/>
          <w:sz w:val="20"/>
          <w:szCs w:val="20"/>
        </w:rPr>
        <w:t xml:space="preserve"> wew .256, e-mail:  </w:t>
      </w:r>
      <w:hyperlink r:id="rId8" w:history="1">
        <w:r w:rsidRPr="00B07CE8">
          <w:rPr>
            <w:rStyle w:val="Hyperlink"/>
            <w:rFonts w:ascii="Calibri" w:hAnsi="Calibri" w:cs="Calibri"/>
            <w:sz w:val="20"/>
            <w:szCs w:val="20"/>
          </w:rPr>
          <w:t>iod@zoz.pol.pl</w:t>
        </w:r>
      </w:hyperlink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 xml:space="preserve">3. Przetwarzanie danych osobowych przez ZOZ w Łowiczu odbywa się wyłącznie w celu   wykonywania przez Administratora  zawartej umowy i w zakresie niezbędnym dla jej       prawidłowego wykonania    ewentualnej kontroli przez organy uprawnione. 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>4. Odbiorcami danych osobowych są i będą wyłącznie organy lub podmioty publiczne w zakresie, w  jakim jest  to niezbędne do wywiązania się z obowiązków prawnych, które spoczywają na Administrator a  także   podmioty przetwarzające te dane w imieniu Administratora.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 xml:space="preserve">5. Dane osobowe   przetwarzane przez ZOZ w Łowiczu nie są i nie będą przekazywane do państw  spoza Europejskiego Obszaru Gospodarczego, które tworzą Państwa Unii Europejskiej oraz Islandia, Norwegia i    Lichtenstein. 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 xml:space="preserve">6. Dane osobowe przetwarzane przez ZOZ w Łowiczu przetwarzane są przez okres obowiązywania  zawartej umowy, przez okres trwania rękojmi/gwarancji z umowy, a dodatkowo przez okres określony przepisami   prawa oraz przepisami archiwalnymi obowiązującymi Administratora. 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>7. Dane osobowe przetwarzane przez ZOZ w Łowiczu nie podlegają profilowaniu oraz nie są wobec  tych osób  podejmowane zautomatyzowane</w:t>
      </w:r>
      <w:r w:rsidRPr="00B07CE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B07CE8">
        <w:rPr>
          <w:rFonts w:ascii="Calibri" w:hAnsi="Calibri" w:cs="Calibri"/>
          <w:sz w:val="20"/>
          <w:szCs w:val="20"/>
        </w:rPr>
        <w:t>zautomatyzowane decyzje.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 xml:space="preserve">    Posiada Pani/Pan: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>1) na podstawie art. 15 RODO prawo dostępu do danych osobowych Pani/Pana dotyczących;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 xml:space="preserve">    2) na podstawie art. 16 RODO prawo do sprostowania Pani/Pana danych osobowych;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 xml:space="preserve">    3) na podstawie art. 18 RODO prawo żądania od administratora ograniczenia    przetwarzania danych osobowych z zastrzeżeniem przypadków, o których mowa w art. 18 ust. 2 RODO;  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 xml:space="preserve">    4) prawo do wniesienia skargi do Prezesa Urzędu Ochrony Danych Osobowych, gdy uzna Pani/Pan, że przetwarzanie danych osobowych Pani/Pana dotyczących narusza przepisy RODO.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>8.  Nie przysługuje Pani/Panu: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 xml:space="preserve"> 1) w związku z art. 17 ust. 3 lit. b, d lub e RODO prawo do usunięcia danych osobowych;</w:t>
      </w:r>
      <w:r w:rsidRPr="00B07CE8">
        <w:rPr>
          <w:rFonts w:ascii="Calibri" w:hAnsi="Calibri" w:cs="Calibri"/>
          <w:sz w:val="20"/>
          <w:szCs w:val="20"/>
        </w:rPr>
        <w:br/>
        <w:t xml:space="preserve"> 2) prawo do przenoszenia danych osobowych, o którym mowa w art. 20 RODO </w:t>
      </w:r>
    </w:p>
    <w:p w:rsidR="008455E2" w:rsidRPr="00B07CE8" w:rsidRDefault="008455E2" w:rsidP="00B07CE8">
      <w:pPr>
        <w:jc w:val="both"/>
        <w:rPr>
          <w:rFonts w:ascii="Calibri" w:hAnsi="Calibri" w:cs="Calibri"/>
          <w:sz w:val="20"/>
          <w:szCs w:val="20"/>
        </w:rPr>
      </w:pPr>
      <w:r w:rsidRPr="00B07CE8">
        <w:rPr>
          <w:rFonts w:ascii="Calibri" w:hAnsi="Calibri" w:cs="Calibri"/>
          <w:sz w:val="20"/>
          <w:szCs w:val="20"/>
        </w:rPr>
        <w:t xml:space="preserve"> 3) na podstawie art. 21 RODO prawo sprzeciwu, wobec przetwarzania danych osobowych, gdyż   podstawą prawną przetwarzania Pani/Pana danych osobowych jest art. 6 ust. 1 lit. c RODO.</w:t>
      </w:r>
    </w:p>
    <w:p w:rsidR="008455E2" w:rsidRPr="00B07CE8" w:rsidRDefault="008455E2">
      <w:pPr>
        <w:pStyle w:val="Teksttreci0"/>
        <w:shd w:val="clear" w:color="auto" w:fill="auto"/>
        <w:spacing w:after="460" w:line="233" w:lineRule="auto"/>
        <w:ind w:left="320" w:firstLine="40"/>
        <w:jc w:val="both"/>
      </w:pPr>
    </w:p>
    <w:p w:rsidR="008455E2" w:rsidRDefault="008455E2">
      <w:pPr>
        <w:pStyle w:val="Teksttreci0"/>
        <w:shd w:val="clear" w:color="auto" w:fill="auto"/>
        <w:spacing w:line="233" w:lineRule="auto"/>
      </w:pPr>
      <w:r>
        <w:rPr>
          <w:b/>
          <w:bCs/>
        </w:rPr>
        <w:t>Załączniki do zapytania:</w:t>
      </w:r>
    </w:p>
    <w:p w:rsidR="008455E2" w:rsidRDefault="008455E2">
      <w:pPr>
        <w:pStyle w:val="Teksttreci0"/>
        <w:shd w:val="clear" w:color="auto" w:fill="auto"/>
        <w:spacing w:line="233" w:lineRule="auto"/>
      </w:pPr>
      <w:r>
        <w:t>Formularz ofertowy</w:t>
      </w:r>
    </w:p>
    <w:p w:rsidR="008455E2" w:rsidRDefault="008455E2" w:rsidP="00D65A83">
      <w:pPr>
        <w:pStyle w:val="Teksttreci0"/>
        <w:shd w:val="clear" w:color="auto" w:fill="auto"/>
        <w:spacing w:after="220" w:line="233" w:lineRule="auto"/>
        <w:jc w:val="both"/>
      </w:pPr>
      <w:r>
        <w:t>Projekt umowy</w:t>
      </w:r>
    </w:p>
    <w:sectPr w:rsidR="008455E2" w:rsidSect="00E37773">
      <w:footerReference w:type="default" r:id="rId9"/>
      <w:pgSz w:w="11900" w:h="16840"/>
      <w:pgMar w:top="551" w:right="1082" w:bottom="2507" w:left="1321" w:header="123" w:footer="3" w:gutter="0"/>
      <w:pgNumType w:start="1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5E2" w:rsidRDefault="008455E2" w:rsidP="00E37773">
      <w:r>
        <w:separator/>
      </w:r>
    </w:p>
  </w:endnote>
  <w:endnote w:type="continuationSeparator" w:id="0">
    <w:p w:rsidR="008455E2" w:rsidRDefault="008455E2" w:rsidP="00E37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DejaVu Sans Condensed">
    <w:panose1 w:val="020B0606030804020204"/>
    <w:charset w:val="EE"/>
    <w:family w:val="swiss"/>
    <w:pitch w:val="variable"/>
    <w:sig w:usb0="E7002EFF" w:usb1="5200F5FF" w:usb2="0A242021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5E2" w:rsidRDefault="008455E2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8.65pt;margin-top:769.85pt;width:4.3pt;height:7.55pt;z-index:-251656192;mso-wrap-style:none;mso-wrap-distance-left:0;mso-wrap-distance-right:0;mso-position-horizontal-relative:page;mso-position-vertical-relative:page" filled="f" stroked="f">
          <v:textbox style="mso-fit-shape-to-text:t" inset="0,0,0,0">
            <w:txbxContent>
              <w:p w:rsidR="008455E2" w:rsidRDefault="008455E2">
                <w:pPr>
                  <w:pStyle w:val="Nagweklubstopka20"/>
                  <w:shd w:val="clear" w:color="auto" w:fill="auto"/>
                  <w:rPr>
                    <w:rFonts w:cs="DejaVu Sans Condensed"/>
                  </w:rPr>
                </w:pPr>
                <w:fldSimple w:instr=" PAGE \* MERGEFORMAT ">
                  <w:r w:rsidRPr="00B9285E">
                    <w:rPr>
                      <w:rFonts w:ascii="Arial" w:hAnsi="Arial" w:cs="Arial"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5E2" w:rsidRDefault="008455E2"/>
  </w:footnote>
  <w:footnote w:type="continuationSeparator" w:id="0">
    <w:p w:rsidR="008455E2" w:rsidRDefault="008455E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E1FCA"/>
    <w:multiLevelType w:val="singleLevel"/>
    <w:tmpl w:val="7CC2B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B137C0D"/>
    <w:multiLevelType w:val="hybridMultilevel"/>
    <w:tmpl w:val="C21660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550FB"/>
    <w:multiLevelType w:val="multilevel"/>
    <w:tmpl w:val="FFFFFFFF"/>
    <w:lvl w:ilvl="0">
      <w:start w:val="5"/>
      <w:numFmt w:val="decimal"/>
      <w:lvlText w:val="1.%1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D25E5C"/>
    <w:multiLevelType w:val="multilevel"/>
    <w:tmpl w:val="B63CA96E"/>
    <w:lvl w:ilvl="0">
      <w:start w:val="17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2707A89"/>
    <w:multiLevelType w:val="multilevel"/>
    <w:tmpl w:val="FFFFFFFF"/>
    <w:lvl w:ilvl="0">
      <w:start w:val="1"/>
      <w:numFmt w:val="lowerLetter"/>
      <w:lvlText w:val="%1)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50726B"/>
    <w:multiLevelType w:val="multilevel"/>
    <w:tmpl w:val="FFFFFFFF"/>
    <w:lvl w:ilvl="0">
      <w:start w:val="5"/>
      <w:numFmt w:val="decimal"/>
      <w:lvlText w:val="1.%1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233CB8"/>
    <w:multiLevelType w:val="multilevel"/>
    <w:tmpl w:val="FFFFFFFF"/>
    <w:lvl w:ilvl="0">
      <w:start w:val="5"/>
      <w:numFmt w:val="decimal"/>
      <w:lvlText w:val="1.%1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373C6F"/>
    <w:multiLevelType w:val="multilevel"/>
    <w:tmpl w:val="FFFFFFFF"/>
    <w:lvl w:ilvl="0">
      <w:start w:val="5"/>
      <w:numFmt w:val="decimal"/>
      <w:lvlText w:val="1.%1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100C68"/>
    <w:multiLevelType w:val="multilevel"/>
    <w:tmpl w:val="FFFFFFFF"/>
    <w:lvl w:ilvl="0">
      <w:start w:val="5"/>
      <w:numFmt w:val="decimal"/>
      <w:lvlText w:val="1.%1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5217B"/>
    <w:multiLevelType w:val="multilevel"/>
    <w:tmpl w:val="FFFFFFFF"/>
    <w:lvl w:ilvl="0">
      <w:start w:val="5"/>
      <w:numFmt w:val="decimal"/>
      <w:lvlText w:val="1.%1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4566C6"/>
    <w:multiLevelType w:val="multilevel"/>
    <w:tmpl w:val="16644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31C87A2A"/>
    <w:multiLevelType w:val="multilevel"/>
    <w:tmpl w:val="FFFFFFFF"/>
    <w:lvl w:ilvl="0">
      <w:start w:val="1"/>
      <w:numFmt w:val="bullet"/>
      <w:lvlText w:val="•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2A2B9A"/>
    <w:multiLevelType w:val="multilevel"/>
    <w:tmpl w:val="FFFFFFFF"/>
    <w:lvl w:ilvl="0">
      <w:start w:val="5"/>
      <w:numFmt w:val="decimal"/>
      <w:lvlText w:val="1.%1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29755C"/>
    <w:multiLevelType w:val="multilevel"/>
    <w:tmpl w:val="FFFFFFFF"/>
    <w:lvl w:ilvl="0">
      <w:start w:val="1"/>
      <w:numFmt w:val="lowerLetter"/>
      <w:lvlText w:val="%1)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22460"/>
    <w:multiLevelType w:val="multilevel"/>
    <w:tmpl w:val="FFFFFFFF"/>
    <w:lvl w:ilvl="0">
      <w:start w:val="5"/>
      <w:numFmt w:val="decimal"/>
      <w:lvlText w:val="1.%1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92F41EF"/>
    <w:multiLevelType w:val="multilevel"/>
    <w:tmpl w:val="FFFFFFFF"/>
    <w:lvl w:ilvl="0">
      <w:start w:val="5"/>
      <w:numFmt w:val="decimal"/>
      <w:lvlText w:val="1.%1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9367111"/>
    <w:multiLevelType w:val="hybridMultilevel"/>
    <w:tmpl w:val="B63CA96E"/>
    <w:lvl w:ilvl="0" w:tplc="2EBC6BD2">
      <w:start w:val="17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53A933B5"/>
    <w:multiLevelType w:val="multilevel"/>
    <w:tmpl w:val="B63CA96E"/>
    <w:lvl w:ilvl="0">
      <w:start w:val="17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564F5F3F"/>
    <w:multiLevelType w:val="multilevel"/>
    <w:tmpl w:val="FFFFFFFF"/>
    <w:lvl w:ilvl="0">
      <w:start w:val="1"/>
      <w:numFmt w:val="decimal"/>
      <w:lvlText w:val="%1.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D967F5"/>
    <w:multiLevelType w:val="multilevel"/>
    <w:tmpl w:val="FFFFFFFF"/>
    <w:lvl w:ilvl="0">
      <w:start w:val="5"/>
      <w:numFmt w:val="decimal"/>
      <w:lvlText w:val="1.%1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F752AF"/>
    <w:multiLevelType w:val="multilevel"/>
    <w:tmpl w:val="B63CA96E"/>
    <w:lvl w:ilvl="0">
      <w:start w:val="17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64FB2FC5"/>
    <w:multiLevelType w:val="multilevel"/>
    <w:tmpl w:val="FFFFFFFF"/>
    <w:lvl w:ilvl="0">
      <w:start w:val="5"/>
      <w:numFmt w:val="decimal"/>
      <w:lvlText w:val="1.%1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0F3540"/>
    <w:multiLevelType w:val="hybridMultilevel"/>
    <w:tmpl w:val="F264B068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>
    <w:nsid w:val="724814C9"/>
    <w:multiLevelType w:val="multilevel"/>
    <w:tmpl w:val="FFFFFFFF"/>
    <w:lvl w:ilvl="0">
      <w:start w:val="5"/>
      <w:numFmt w:val="decimal"/>
      <w:lvlText w:val="1.%1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3"/>
  </w:num>
  <w:num w:numId="3">
    <w:abstractNumId w:val="4"/>
  </w:num>
  <w:num w:numId="4">
    <w:abstractNumId w:val="7"/>
  </w:num>
  <w:num w:numId="5">
    <w:abstractNumId w:val="11"/>
  </w:num>
  <w:num w:numId="6">
    <w:abstractNumId w:val="1"/>
  </w:num>
  <w:num w:numId="7">
    <w:abstractNumId w:val="1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0"/>
  </w:num>
  <w:num w:numId="10">
    <w:abstractNumId w:val="9"/>
  </w:num>
  <w:num w:numId="11">
    <w:abstractNumId w:val="23"/>
  </w:num>
  <w:num w:numId="12">
    <w:abstractNumId w:val="19"/>
  </w:num>
  <w:num w:numId="13">
    <w:abstractNumId w:val="5"/>
  </w:num>
  <w:num w:numId="14">
    <w:abstractNumId w:val="6"/>
  </w:num>
  <w:num w:numId="15">
    <w:abstractNumId w:val="21"/>
  </w:num>
  <w:num w:numId="16">
    <w:abstractNumId w:val="14"/>
  </w:num>
  <w:num w:numId="17">
    <w:abstractNumId w:val="2"/>
  </w:num>
  <w:num w:numId="18">
    <w:abstractNumId w:val="8"/>
  </w:num>
  <w:num w:numId="19">
    <w:abstractNumId w:val="15"/>
  </w:num>
  <w:num w:numId="20">
    <w:abstractNumId w:val="12"/>
  </w:num>
  <w:num w:numId="21">
    <w:abstractNumId w:val="3"/>
  </w:num>
  <w:num w:numId="22">
    <w:abstractNumId w:val="16"/>
  </w:num>
  <w:num w:numId="23">
    <w:abstractNumId w:val="20"/>
  </w:num>
  <w:num w:numId="24">
    <w:abstractNumId w:val="17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81"/>
  <w:drawingGridVerticalSpacing w:val="181"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7773"/>
    <w:rsid w:val="00004F42"/>
    <w:rsid w:val="000A26F2"/>
    <w:rsid w:val="00236E4D"/>
    <w:rsid w:val="002A3874"/>
    <w:rsid w:val="002E488E"/>
    <w:rsid w:val="00345376"/>
    <w:rsid w:val="003916C9"/>
    <w:rsid w:val="003A5C21"/>
    <w:rsid w:val="003D5468"/>
    <w:rsid w:val="00407C05"/>
    <w:rsid w:val="004C40B2"/>
    <w:rsid w:val="004E5DBC"/>
    <w:rsid w:val="004F405A"/>
    <w:rsid w:val="00544BE5"/>
    <w:rsid w:val="005457BB"/>
    <w:rsid w:val="005F2143"/>
    <w:rsid w:val="006417FD"/>
    <w:rsid w:val="00725C1D"/>
    <w:rsid w:val="0073469D"/>
    <w:rsid w:val="0075278E"/>
    <w:rsid w:val="0077012C"/>
    <w:rsid w:val="00822587"/>
    <w:rsid w:val="00826C58"/>
    <w:rsid w:val="008455E2"/>
    <w:rsid w:val="008572DF"/>
    <w:rsid w:val="00897D0B"/>
    <w:rsid w:val="00927751"/>
    <w:rsid w:val="00946FB6"/>
    <w:rsid w:val="009D0903"/>
    <w:rsid w:val="00A2211F"/>
    <w:rsid w:val="00AD6352"/>
    <w:rsid w:val="00B07CE8"/>
    <w:rsid w:val="00B9285E"/>
    <w:rsid w:val="00BA7B91"/>
    <w:rsid w:val="00BC7450"/>
    <w:rsid w:val="00C00870"/>
    <w:rsid w:val="00C144BE"/>
    <w:rsid w:val="00C14B5C"/>
    <w:rsid w:val="00C24F09"/>
    <w:rsid w:val="00C358BB"/>
    <w:rsid w:val="00CA4C70"/>
    <w:rsid w:val="00D3117F"/>
    <w:rsid w:val="00D51B4C"/>
    <w:rsid w:val="00D65A83"/>
    <w:rsid w:val="00E06D7A"/>
    <w:rsid w:val="00E37773"/>
    <w:rsid w:val="00F66BCD"/>
    <w:rsid w:val="00FA3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DejaVu Sans Condensed" w:eastAsia="DejaVu Sans Condensed" w:hAnsi="DejaVu Sans Condensed" w:cs="DejaVu Sans Condensed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773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ksttreci">
    <w:name w:val="Tekst treści_"/>
    <w:basedOn w:val="DefaultParagraphFont"/>
    <w:link w:val="Teksttreci0"/>
    <w:uiPriority w:val="99"/>
    <w:locked/>
    <w:rsid w:val="00E37773"/>
    <w:rPr>
      <w:rFonts w:ascii="Calibri" w:hAnsi="Calibri" w:cs="Calibri"/>
      <w:sz w:val="20"/>
      <w:szCs w:val="20"/>
      <w:u w:val="none"/>
    </w:rPr>
  </w:style>
  <w:style w:type="character" w:customStyle="1" w:styleId="Podpisobrazu">
    <w:name w:val="Podpis obrazu_"/>
    <w:basedOn w:val="DefaultParagraphFont"/>
    <w:link w:val="Podpisobrazu0"/>
    <w:uiPriority w:val="99"/>
    <w:locked/>
    <w:rsid w:val="00E37773"/>
    <w:rPr>
      <w:rFonts w:ascii="Calibri" w:hAnsi="Calibri" w:cs="Calibri"/>
      <w:sz w:val="20"/>
      <w:szCs w:val="20"/>
      <w:u w:val="none"/>
    </w:rPr>
  </w:style>
  <w:style w:type="character" w:customStyle="1" w:styleId="Nagwek1">
    <w:name w:val="Nagłówek #1_"/>
    <w:basedOn w:val="DefaultParagraphFont"/>
    <w:link w:val="Nagwek10"/>
    <w:uiPriority w:val="99"/>
    <w:locked/>
    <w:rsid w:val="00E37773"/>
    <w:rPr>
      <w:rFonts w:ascii="Segoe UI" w:hAnsi="Segoe UI" w:cs="Segoe UI"/>
      <w:sz w:val="28"/>
      <w:szCs w:val="28"/>
      <w:u w:val="none"/>
    </w:rPr>
  </w:style>
  <w:style w:type="character" w:customStyle="1" w:styleId="Nagweklubstopka2">
    <w:name w:val="Nagłówek lub stopka (2)_"/>
    <w:basedOn w:val="DefaultParagraphFont"/>
    <w:link w:val="Nagweklubstopka20"/>
    <w:uiPriority w:val="99"/>
    <w:locked/>
    <w:rsid w:val="00E37773"/>
    <w:rPr>
      <w:rFonts w:ascii="Times New Roman" w:hAnsi="Times New Roman" w:cs="Times New Roman"/>
      <w:sz w:val="20"/>
      <w:szCs w:val="20"/>
      <w:u w:val="none"/>
    </w:rPr>
  </w:style>
  <w:style w:type="character" w:customStyle="1" w:styleId="Nagwek3">
    <w:name w:val="Nagłówek #3_"/>
    <w:basedOn w:val="DefaultParagraphFont"/>
    <w:link w:val="Nagwek30"/>
    <w:uiPriority w:val="99"/>
    <w:locked/>
    <w:rsid w:val="00E37773"/>
    <w:rPr>
      <w:rFonts w:ascii="Calibri" w:hAnsi="Calibri" w:cs="Calibri"/>
      <w:b/>
      <w:bCs/>
      <w:sz w:val="24"/>
      <w:szCs w:val="24"/>
      <w:u w:val="none"/>
    </w:rPr>
  </w:style>
  <w:style w:type="character" w:customStyle="1" w:styleId="Nagwek2">
    <w:name w:val="Nagłówek #2_"/>
    <w:basedOn w:val="DefaultParagraphFont"/>
    <w:link w:val="Nagwek20"/>
    <w:uiPriority w:val="99"/>
    <w:locked/>
    <w:rsid w:val="00E37773"/>
    <w:rPr>
      <w:rFonts w:ascii="Calibri" w:hAnsi="Calibri" w:cs="Calibri"/>
      <w:sz w:val="26"/>
      <w:szCs w:val="26"/>
      <w:u w:val="none"/>
    </w:rPr>
  </w:style>
  <w:style w:type="character" w:customStyle="1" w:styleId="Teksttreci2">
    <w:name w:val="Tekst treści (2)_"/>
    <w:basedOn w:val="DefaultParagraphFont"/>
    <w:link w:val="Teksttreci20"/>
    <w:uiPriority w:val="99"/>
    <w:locked/>
    <w:rsid w:val="00E37773"/>
    <w:rPr>
      <w:rFonts w:ascii="Arial" w:hAnsi="Arial" w:cs="Arial"/>
      <w:color w:val="8287B4"/>
      <w:sz w:val="17"/>
      <w:szCs w:val="17"/>
      <w:u w:val="none"/>
    </w:rPr>
  </w:style>
  <w:style w:type="paragraph" w:customStyle="1" w:styleId="Teksttreci0">
    <w:name w:val="Tekst treści"/>
    <w:basedOn w:val="Normal"/>
    <w:link w:val="Teksttreci"/>
    <w:uiPriority w:val="99"/>
    <w:rsid w:val="00E37773"/>
    <w:pPr>
      <w:shd w:val="clear" w:color="auto" w:fill="FFFFFF"/>
    </w:pPr>
    <w:rPr>
      <w:rFonts w:ascii="Calibri" w:hAnsi="Calibri" w:cs="Calibri"/>
      <w:sz w:val="20"/>
      <w:szCs w:val="20"/>
    </w:rPr>
  </w:style>
  <w:style w:type="paragraph" w:customStyle="1" w:styleId="Podpisobrazu0">
    <w:name w:val="Podpis obrazu"/>
    <w:basedOn w:val="Normal"/>
    <w:link w:val="Podpisobrazu"/>
    <w:uiPriority w:val="99"/>
    <w:rsid w:val="00E37773"/>
    <w:pPr>
      <w:shd w:val="clear" w:color="auto" w:fill="FFFFFF"/>
    </w:pPr>
    <w:rPr>
      <w:rFonts w:ascii="Calibri" w:hAnsi="Calibri" w:cs="Calibri"/>
      <w:sz w:val="20"/>
      <w:szCs w:val="20"/>
    </w:rPr>
  </w:style>
  <w:style w:type="paragraph" w:customStyle="1" w:styleId="Nagwek10">
    <w:name w:val="Nagłówek #1"/>
    <w:basedOn w:val="Normal"/>
    <w:link w:val="Nagwek1"/>
    <w:uiPriority w:val="99"/>
    <w:rsid w:val="00E37773"/>
    <w:pPr>
      <w:shd w:val="clear" w:color="auto" w:fill="FFFFFF"/>
      <w:spacing w:after="940" w:line="228" w:lineRule="auto"/>
      <w:outlineLvl w:val="0"/>
    </w:pPr>
    <w:rPr>
      <w:rFonts w:ascii="Segoe UI" w:hAnsi="Segoe UI" w:cs="Segoe UI"/>
      <w:sz w:val="28"/>
      <w:szCs w:val="28"/>
    </w:rPr>
  </w:style>
  <w:style w:type="paragraph" w:customStyle="1" w:styleId="Nagweklubstopka20">
    <w:name w:val="Nagłówek lub stopka (2)"/>
    <w:basedOn w:val="Normal"/>
    <w:link w:val="Nagweklubstopka2"/>
    <w:uiPriority w:val="99"/>
    <w:rsid w:val="00E3777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30">
    <w:name w:val="Nagłówek #3"/>
    <w:basedOn w:val="Normal"/>
    <w:link w:val="Nagwek3"/>
    <w:uiPriority w:val="99"/>
    <w:rsid w:val="00E37773"/>
    <w:pPr>
      <w:shd w:val="clear" w:color="auto" w:fill="FFFFFF"/>
      <w:spacing w:line="194" w:lineRule="auto"/>
      <w:jc w:val="center"/>
      <w:outlineLvl w:val="2"/>
    </w:pPr>
    <w:rPr>
      <w:rFonts w:ascii="Calibri" w:hAnsi="Calibri" w:cs="Calibri"/>
      <w:b/>
      <w:bCs/>
    </w:rPr>
  </w:style>
  <w:style w:type="paragraph" w:customStyle="1" w:styleId="Nagwek20">
    <w:name w:val="Nagłówek #2"/>
    <w:basedOn w:val="Normal"/>
    <w:link w:val="Nagwek2"/>
    <w:uiPriority w:val="99"/>
    <w:rsid w:val="00E37773"/>
    <w:pPr>
      <w:shd w:val="clear" w:color="auto" w:fill="FFFFFF"/>
      <w:spacing w:after="1200"/>
      <w:outlineLvl w:val="1"/>
    </w:pPr>
    <w:rPr>
      <w:rFonts w:ascii="Calibri" w:hAnsi="Calibri" w:cs="Calibri"/>
      <w:sz w:val="26"/>
      <w:szCs w:val="26"/>
    </w:rPr>
  </w:style>
  <w:style w:type="paragraph" w:customStyle="1" w:styleId="Teksttreci20">
    <w:name w:val="Tekst treści (2)"/>
    <w:basedOn w:val="Normal"/>
    <w:link w:val="Teksttreci2"/>
    <w:uiPriority w:val="99"/>
    <w:rsid w:val="00E37773"/>
    <w:pPr>
      <w:shd w:val="clear" w:color="auto" w:fill="FFFFFF"/>
      <w:spacing w:after="110"/>
      <w:ind w:left="5400"/>
    </w:pPr>
    <w:rPr>
      <w:rFonts w:ascii="Arial" w:hAnsi="Arial" w:cs="Arial"/>
      <w:color w:val="8287B4"/>
      <w:sz w:val="17"/>
      <w:szCs w:val="17"/>
    </w:rPr>
  </w:style>
  <w:style w:type="character" w:styleId="Hyperlink">
    <w:name w:val="Hyperlink"/>
    <w:basedOn w:val="DefaultParagraphFont"/>
    <w:uiPriority w:val="99"/>
    <w:rsid w:val="00E06D7A"/>
    <w:rPr>
      <w:color w:val="000080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D65A83"/>
    <w:pPr>
      <w:widowControl/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B07CE8"/>
    <w:rPr>
      <w:rFonts w:ascii="Calibri" w:hAnsi="Calibri" w:cs="Calibri"/>
      <w:sz w:val="22"/>
      <w:szCs w:val="22"/>
      <w:lang w:val="pl-PL" w:eastAsia="en-US"/>
    </w:rPr>
  </w:style>
  <w:style w:type="paragraph" w:customStyle="1" w:styleId="xmsonormal">
    <w:name w:val="x_msonormal"/>
    <w:basedOn w:val="Normal"/>
    <w:uiPriority w:val="99"/>
    <w:rsid w:val="00B07CE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7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oz.pol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owzoz@pro.o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481</TotalTime>
  <Pages>3</Pages>
  <Words>1432</Words>
  <Characters>8598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2019-12-10T08:48:00Z</cp:lastPrinted>
  <dcterms:created xsi:type="dcterms:W3CDTF">2019-11-28T12:08:00Z</dcterms:created>
  <dcterms:modified xsi:type="dcterms:W3CDTF">2019-12-10T09:37:00Z</dcterms:modified>
</cp:coreProperties>
</file>